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C119C" w14:textId="77777777" w:rsidR="009C33F0" w:rsidRDefault="009C33F0" w:rsidP="009C3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WESTROPP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6FC6317" w14:textId="77777777" w:rsidR="009C33F0" w:rsidRDefault="009C33F0" w:rsidP="009C3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7245E4" w14:textId="77777777" w:rsidR="009C33F0" w:rsidRDefault="009C33F0" w:rsidP="009C33F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F0222E" w14:textId="77777777" w:rsidR="009C33F0" w:rsidRDefault="009C33F0" w:rsidP="009C3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Faringdon</w:t>
      </w:r>
      <w:proofErr w:type="spellEnd"/>
      <w:r>
        <w:rPr>
          <w:rFonts w:ascii="Times New Roman" w:hAnsi="Times New Roman" w:cs="Times New Roman"/>
          <w:sz w:val="24"/>
          <w:szCs w:val="24"/>
        </w:rPr>
        <w:t>, Berkshire,</w:t>
      </w:r>
    </w:p>
    <w:p w14:paraId="1C5C1D33" w14:textId="77777777" w:rsidR="009C33F0" w:rsidRDefault="009C33F0" w:rsidP="009C33F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4D8E2E1" w14:textId="77777777" w:rsidR="009C33F0" w:rsidRDefault="009C33F0" w:rsidP="009C33F0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F8491CD" w14:textId="77777777" w:rsidR="009C33F0" w:rsidRDefault="009C33F0" w:rsidP="009C33F0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p.24)</w:t>
      </w:r>
    </w:p>
    <w:p w14:paraId="7BDA4AEC" w14:textId="77777777" w:rsidR="009C33F0" w:rsidRDefault="009C33F0" w:rsidP="009C33F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00793DB1" w14:textId="77777777" w:rsidR="009C33F0" w:rsidRDefault="009C33F0" w:rsidP="009C33F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46406FD0" w14:textId="77777777" w:rsidR="009C33F0" w:rsidRPr="001B1923" w:rsidRDefault="009C33F0" w:rsidP="009C33F0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29 January 2022</w:t>
      </w:r>
    </w:p>
    <w:p w14:paraId="50B44040" w14:textId="310E6777" w:rsidR="00BA00AB" w:rsidRPr="009C33F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C33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8D04A" w14:textId="77777777" w:rsidR="009C33F0" w:rsidRDefault="009C33F0" w:rsidP="009139A6">
      <w:r>
        <w:separator/>
      </w:r>
    </w:p>
  </w:endnote>
  <w:endnote w:type="continuationSeparator" w:id="0">
    <w:p w14:paraId="42AC06AF" w14:textId="77777777" w:rsidR="009C33F0" w:rsidRDefault="009C33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99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44CC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0EE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1B4CD" w14:textId="77777777" w:rsidR="009C33F0" w:rsidRDefault="009C33F0" w:rsidP="009139A6">
      <w:r>
        <w:separator/>
      </w:r>
    </w:p>
  </w:footnote>
  <w:footnote w:type="continuationSeparator" w:id="0">
    <w:p w14:paraId="773E7C74" w14:textId="77777777" w:rsidR="009C33F0" w:rsidRDefault="009C33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AEB9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5CB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8D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3F0"/>
    <w:rsid w:val="000666E0"/>
    <w:rsid w:val="002510B7"/>
    <w:rsid w:val="005C130B"/>
    <w:rsid w:val="00826F5C"/>
    <w:rsid w:val="009139A6"/>
    <w:rsid w:val="009448BB"/>
    <w:rsid w:val="009C33F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57F7D"/>
  <w15:chartTrackingRefBased/>
  <w15:docId w15:val="{54E1DEBB-C390-4195-80FC-0B43105B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2022-01-29T20:51:00Z</dcterms:created>
  <dcterms:modified xsi:type="dcterms:W3CDTF">2022-01-29T20:51:00Z</dcterms:modified>
</cp:coreProperties>
</file>